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7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2.4820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242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309" w:lineRule="exact"/>
              <w:ind w:left="889" w:right="944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38" w:right="120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10" w:right="97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242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4" w:after="0" w:line="240" w:lineRule="auto"/>
              <w:ind w:left="2554" w:right="251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5" w:right="4604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8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8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6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2" w:after="0" w:line="248" w:lineRule="auto"/>
        <w:ind w:left="1429" w:right="6808"/>
        <w:jc w:val="left"/>
        <w:rPr>
          <w:rFonts w:ascii="Arial" w:hAnsi="Arial" w:cs="Arial" w:eastAsia="Arial"/>
          <w:sz w:val="22"/>
          <w:szCs w:val="22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32.109985pt;margin-top:-.592885pt;width:239.69821pt;height:213.83486pt;mso-position-horizontal-relative:page;mso-position-vertical-relative:paragraph;z-index:-1332" type="#_x0000_t202" filled="f" stroked="f">
            <v:textbox inset="0,0,0,0">
              <w:txbxContent>
                <w:tbl>
                  <w:tblPr>
                    <w:tblW w:w="0" w:type="auto"/>
                    <w:tblLook w:val="01E0"/>
                    <w:tblLayout w:type="fixed"/>
                    <w:tblCellMar>
                      <w:left w:w="0" w:type="dxa"/>
                      <w:right w:w="0" w:type="dxa"/>
                      <w:bottom w:w="0" w:type="dxa"/>
                      <w:top w:w="0" w:type="dxa"/>
                    </w:tblCellMar>
                    <w:jc w:val="left"/>
                  </w:tblPr>
                  <w:tblGrid/>
                  <w:tr>
                    <w:trPr>
                      <w:trHeight w:val="307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44" w:after="0" w:line="240" w:lineRule="auto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34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9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q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J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9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B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trán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C.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f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/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59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J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B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4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" w:after="0" w:line="240" w:lineRule="auto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77" w:lineRule="exact"/>
                          <w:ind w:left="57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(2)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(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)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26/07/2023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12:41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-148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33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26/07/2023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16:25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f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,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1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0,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,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1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4"/>
                            <w:w w:val="100"/>
                          </w:rPr>
                          <w:t>m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,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4"/>
                            <w:w w:val="100"/>
                          </w:rPr>
                          <w:t>m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,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0m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y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0m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27/07/2023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24/08/2023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307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  <w:rPr/>
                </w:p>
              </w:txbxContent>
            </v:textbox>
          </v:shape>
        </w:pic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622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8" w:lineRule="auto"/>
        <w:ind w:left="1429" w:right="6395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8" w:lineRule="auto"/>
        <w:ind w:left="1429" w:right="5467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758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FORME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LE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9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pgNumType w:start="1"/>
          <w:pgMar w:footer="218" w:top="460" w:bottom="400" w:left="460" w:right="220"/>
          <w:footerReference w:type="default" r:id="rId5"/>
          <w:type w:val="continuous"/>
          <w:pgSz w:w="12240" w:h="15840"/>
        </w:sectPr>
      </w:pPr>
      <w:rPr/>
    </w:p>
    <w:p>
      <w:pPr>
        <w:spacing w:before="34" w:after="0" w:line="558" w:lineRule="auto"/>
        <w:ind w:left="1426" w:right="72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8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6" w:after="0" w:line="258" w:lineRule="auto"/>
        <w:ind w:right="128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522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ed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Re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gen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D)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51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Ion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Chro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atography</w:t>
      </w:r>
      <w:r>
        <w:rPr>
          <w:rFonts w:ascii="Arial" w:hAnsi="Arial" w:cs="Arial" w:eastAsia="Arial"/>
          <w:sz w:val="20"/>
          <w:szCs w:val="20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uppre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uent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3" w:after="0" w:line="258" w:lineRule="auto"/>
        <w:ind w:right="249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Nitrite).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191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  <w:cols w:num="2" w:equalWidth="0">
            <w:col w:w="2788" w:space="895"/>
            <w:col w:w="7877"/>
          </w:cols>
        </w:sectPr>
      </w:pPr>
      <w:rPr/>
    </w:p>
    <w:p>
      <w:pPr>
        <w:spacing w:before="1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181" w:lineRule="exact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33" w:right="264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00" w:left="460" w:right="22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6.868854pt;height:27.49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6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49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1016" w:right="1071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65" w:right="132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137" w:right="1105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5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9.645219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49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79" w:right="264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28" w:right="4601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8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8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4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pgMar w:header="0" w:footer="218" w:top="460" w:bottom="400" w:left="460" w:right="240"/>
          <w:pgSz w:w="12240" w:h="15840"/>
        </w:sectPr>
      </w:pPr>
      <w:rPr/>
    </w:p>
    <w:p>
      <w:pPr>
        <w:spacing w:before="34" w:after="0" w:line="240" w:lineRule="auto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4" w:after="0" w:line="258" w:lineRule="auto"/>
        <w:ind w:right="491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o:</w:t>
      </w:r>
      <w:r>
        <w:rPr>
          <w:rFonts w:ascii="Arial" w:hAnsi="Arial" w:cs="Arial" w:eastAsia="Arial"/>
          <w:sz w:val="20"/>
          <w:szCs w:val="20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é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bt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os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ás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0-N.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4" w:after="0" w:line="258" w:lineRule="auto"/>
        <w:ind w:right="129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to:</w:t>
      </w:r>
      <w:r>
        <w:rPr>
          <w:rFonts w:ascii="Arial" w:hAnsi="Arial" w:cs="Arial" w:eastAsia="Arial"/>
          <w:sz w:val="20"/>
          <w:szCs w:val="20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0-N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te).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40"/>
          <w:cols w:num="2" w:equalWidth="0">
            <w:col w:w="3050" w:space="777"/>
            <w:col w:w="7713"/>
          </w:cols>
        </w:sectPr>
      </w:pPr>
      <w:rPr/>
    </w:p>
    <w:p>
      <w:pPr>
        <w:spacing w:before="5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3" w:right="45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3" w:right="45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8" w:right="39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8" w:right="39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473" w:right="45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8" w:right="39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8" w:right="39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2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16" w:right="263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8" w:right="168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8" w:right="131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00" w:left="460" w:right="2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4.305185pt;height:28.2pt;mso-position-horizontal-relative:char;mso-position-vertical-relative:line" type="#_x0000_t75">
                  <v:imagedata r:id="rId10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462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99" w:right="1054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49" w:right="131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121" w:right="108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5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5.603333pt;height:29.67pt;mso-position-horizontal-relative:char;mso-position-vertical-relative:line" type="#_x0000_t75">
                  <v:imagedata r:id="rId11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462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65" w:right="262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12" w:right="4577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8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8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0" w:right="38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1" w:right="38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9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0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0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0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9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4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10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0" w:right="38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11" w:right="38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4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4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9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466" w:right="44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0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0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4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974" w:right="95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2256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1030" w:right="100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256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835" w:right="813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0,007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2256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73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256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890" w:right="86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256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890" w:right="86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27-07-23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31-07-23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15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40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61" w:after="0" w:line="341" w:lineRule="auto"/>
        <w:ind w:left="452" w:right="4915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3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4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2" w:after="0" w:line="181" w:lineRule="exact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5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0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60" w:lineRule="atLeast"/>
        <w:ind w:left="8914" w:right="843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40" w:after="0" w:line="240" w:lineRule="auto"/>
        <w:ind w:left="2600" w:right="2614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42" w:right="166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82" w:right="128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pgMar w:header="0" w:footer="218" w:top="460" w:bottom="400" w:left="460" w:right="280"/>
      <w:pgSz w:w="12240" w:h="15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33.959999pt;margin-top:730.5pt;width:552pt;height:30.6pt;mso-position-horizontal-relative:page;mso-position-vertical-relative:page;z-index:-1332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1331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3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Relationship Id="rId10" Type="http://schemas.openxmlformats.org/officeDocument/2006/relationships/image" Target="media/image6.jpg"/><Relationship Id="rId11" Type="http://schemas.openxmlformats.org/officeDocument/2006/relationships/image" Target="media/image7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2025-01-07T15:18:30Z</dcterms:created>
  <dcterms:modified xsi:type="dcterms:W3CDTF">2025-01-07T15:18:30Z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2023-08-24T00:00:00Z</vt:filetime>
  </property>
  <property fmtid="{D5CDD505-2E9C-101B-9397-08002B2CF9AE}" pid="3" name="LastSaved">
    <vt:filetime>2025-01-07T00:00:00Z</vt:filetime>
  </property>
</Properties>
</file>